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110F36B8" w14:textId="3D117E6A" w:rsidR="009E6917" w:rsidRDefault="003751CC"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5241C4" w:rsidRPr="00F564BB">
          <w:rPr>
            <w:rStyle w:val="Hyperlink"/>
            <w:rFonts w:ascii="Arial" w:hAnsi="Arial" w:cs="Arial"/>
          </w:rPr>
          <w:t>https://www.canva.com/design/DAG-bvjihOs/H3salzdQsBJljKgUL81UVw/edit?utm_content=DAG-bvjihOs&amp;utm_campaign=designshare&amp;utm_medium=link2&amp;utm_source=sharebutton</w:t>
        </w:r>
      </w:hyperlink>
    </w:p>
    <w:p w14:paraId="7FC2E3C9" w14:textId="77777777" w:rsidR="005241C4" w:rsidRPr="005241C4" w:rsidRDefault="005241C4" w:rsidP="00F5141C">
      <w:pPr>
        <w:rPr>
          <w:rFonts w:ascii="Arial" w:hAnsi="Arial" w:cs="Arial"/>
          <w:i/>
          <w:iCs/>
        </w:rPr>
      </w:pPr>
    </w:p>
    <w:p w14:paraId="6F276352" w14:textId="41A9D88D"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0D4DEC55" w14:textId="77777777" w:rsidR="00506C8A" w:rsidRDefault="00F5684B" w:rsidP="00506C8A">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5241C4">
        <w:rPr>
          <w:rFonts w:ascii="Arial" w:hAnsi="Arial"/>
        </w:rPr>
        <w:t>Priscilla Howe</w:t>
      </w:r>
      <w:r w:rsidR="00CA10F9" w:rsidRPr="00CA10F9">
        <w:rPr>
          <w:rFonts w:ascii="Arial" w:hAnsi="Arial"/>
        </w:rPr>
        <w:t xml:space="preserve"> </w:t>
      </w:r>
      <w:r w:rsidR="00F5141C" w:rsidRPr="00F5141C">
        <w:rPr>
          <w:rFonts w:ascii="Arial" w:hAnsi="Arial"/>
        </w:rPr>
        <w:t>for a presentation of “</w:t>
      </w:r>
      <w:r w:rsidR="005241C4">
        <w:rPr>
          <w:rFonts w:ascii="Arial" w:hAnsi="Arial"/>
        </w:rPr>
        <w:t>Tell Your Own Story</w:t>
      </w:r>
      <w:r w:rsidR="00B469DC">
        <w:rPr>
          <w:rFonts w:ascii="Arial" w:hAnsi="Arial"/>
        </w:rPr>
        <w:t>.</w:t>
      </w:r>
      <w:r>
        <w:rPr>
          <w:rFonts w:ascii="Arial" w:hAnsi="Arial"/>
        </w:rPr>
        <w:t xml:space="preserve">” </w:t>
      </w:r>
      <w:r w:rsidR="00506C8A" w:rsidRPr="00506C8A">
        <w:rPr>
          <w:rFonts w:ascii="Arial" w:hAnsi="Arial"/>
        </w:rPr>
        <w:t xml:space="preserve">Participants listen, laugh, and linger over memories of their own lives. In telling our own stories, we discover our uniqueness, as well as our common ground. Inspired by the importance of preserving and sharing our history during the 250th anniversary of the signing of America’s Declaration of Independence, Priscilla Howe’s presentation is a hands-on workshop for Kansans interested in becoming storytellers for their own families, communities, or as preservers of Kansas’s wide range of dynamic folk traditions. </w:t>
      </w:r>
    </w:p>
    <w:p w14:paraId="3D12B0B0" w14:textId="77777777" w:rsidR="00506C8A" w:rsidRPr="00506C8A" w:rsidRDefault="00506C8A" w:rsidP="00506C8A">
      <w:pPr>
        <w:rPr>
          <w:rFonts w:ascii="Arial" w:hAnsi="Arial"/>
        </w:rPr>
      </w:pPr>
    </w:p>
    <w:p w14:paraId="5BA3F22C" w14:textId="01701FC5"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82B2D"/>
    <w:rsid w:val="001D7D30"/>
    <w:rsid w:val="001E18DC"/>
    <w:rsid w:val="0021581F"/>
    <w:rsid w:val="00250E9C"/>
    <w:rsid w:val="002B7B06"/>
    <w:rsid w:val="00321389"/>
    <w:rsid w:val="003751CC"/>
    <w:rsid w:val="003904A0"/>
    <w:rsid w:val="003D33F7"/>
    <w:rsid w:val="00405A56"/>
    <w:rsid w:val="004512D9"/>
    <w:rsid w:val="00487C83"/>
    <w:rsid w:val="004F7520"/>
    <w:rsid w:val="00506C8A"/>
    <w:rsid w:val="005241C4"/>
    <w:rsid w:val="00534683"/>
    <w:rsid w:val="006264D6"/>
    <w:rsid w:val="007358C4"/>
    <w:rsid w:val="00735C40"/>
    <w:rsid w:val="007618FC"/>
    <w:rsid w:val="007C0333"/>
    <w:rsid w:val="009309FD"/>
    <w:rsid w:val="00964C9F"/>
    <w:rsid w:val="00994B58"/>
    <w:rsid w:val="009A09E8"/>
    <w:rsid w:val="009E6917"/>
    <w:rsid w:val="009F009B"/>
    <w:rsid w:val="00A075FC"/>
    <w:rsid w:val="00A25917"/>
    <w:rsid w:val="00A57486"/>
    <w:rsid w:val="00A9143F"/>
    <w:rsid w:val="00AC08EF"/>
    <w:rsid w:val="00AD537C"/>
    <w:rsid w:val="00B469DC"/>
    <w:rsid w:val="00C01CFD"/>
    <w:rsid w:val="00C32CD9"/>
    <w:rsid w:val="00CA10F9"/>
    <w:rsid w:val="00D12ED1"/>
    <w:rsid w:val="00D74216"/>
    <w:rsid w:val="00DB6070"/>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vjihOs/H3salzdQsBJljKgUL81UVw/edit?utm_content=DAG-bvjihOs&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vjihOs/H3salzdQsBJljKgUL81UVw/edit?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403</Words>
  <Characters>2439</Characters>
  <Application>Microsoft Office Word</Application>
  <DocSecurity>0</DocSecurity>
  <Lines>81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dcterms:created xsi:type="dcterms:W3CDTF">2026-01-14T22:44:00Z</dcterms:created>
  <dcterms:modified xsi:type="dcterms:W3CDTF">2026-01-15T22:23:00Z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